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67FD7" w14:textId="77777777" w:rsidR="00FD4BC8" w:rsidRDefault="00FD4BC8" w:rsidP="00FD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THORNE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CC324C3" w14:textId="77777777" w:rsidR="00FD4BC8" w:rsidRDefault="00FD4BC8" w:rsidP="00FD4BC8">
      <w:pPr>
        <w:pStyle w:val="NoSpacing"/>
        <w:rPr>
          <w:rFonts w:cs="Times New Roman"/>
          <w:szCs w:val="24"/>
        </w:rPr>
      </w:pPr>
    </w:p>
    <w:p w14:paraId="35661585" w14:textId="77777777" w:rsidR="00FD4BC8" w:rsidRDefault="00FD4BC8" w:rsidP="00FD4BC8">
      <w:pPr>
        <w:pStyle w:val="NoSpacing"/>
        <w:rPr>
          <w:rFonts w:cs="Times New Roman"/>
          <w:szCs w:val="24"/>
        </w:rPr>
      </w:pPr>
    </w:p>
    <w:p w14:paraId="28547080" w14:textId="77777777" w:rsidR="00FD4BC8" w:rsidRDefault="00FD4BC8" w:rsidP="00FD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Mar.1433</w:t>
      </w:r>
      <w:r>
        <w:rPr>
          <w:rFonts w:cs="Times New Roman"/>
          <w:szCs w:val="24"/>
        </w:rPr>
        <w:tab/>
        <w:t xml:space="preserve">She had a bequest in the Will of Cristina </w:t>
      </w:r>
      <w:proofErr w:type="spellStart"/>
      <w:r>
        <w:rPr>
          <w:rFonts w:cs="Times New Roman"/>
          <w:szCs w:val="24"/>
        </w:rPr>
        <w:t>Cutte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(q.v.).  </w:t>
      </w:r>
    </w:p>
    <w:p w14:paraId="4A6CA887" w14:textId="77777777" w:rsidR="00FD4BC8" w:rsidRDefault="00FD4BC8" w:rsidP="00FD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458A2E91" w14:textId="77777777" w:rsidR="00FD4BC8" w:rsidRDefault="00FD4BC8" w:rsidP="00FD4BC8">
      <w:pPr>
        <w:pStyle w:val="NoSpacing"/>
        <w:rPr>
          <w:rFonts w:cs="Times New Roman"/>
          <w:szCs w:val="24"/>
        </w:rPr>
      </w:pPr>
    </w:p>
    <w:p w14:paraId="61293D40" w14:textId="77777777" w:rsidR="00FD4BC8" w:rsidRDefault="00FD4BC8" w:rsidP="00FD4BC8">
      <w:pPr>
        <w:pStyle w:val="NoSpacing"/>
        <w:rPr>
          <w:rFonts w:cs="Times New Roman"/>
          <w:szCs w:val="24"/>
        </w:rPr>
      </w:pPr>
    </w:p>
    <w:p w14:paraId="061FB285" w14:textId="77777777" w:rsidR="00FD4BC8" w:rsidRDefault="00FD4BC8" w:rsidP="00FD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January 2023</w:t>
      </w:r>
    </w:p>
    <w:p w14:paraId="002DEC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3868A" w14:textId="77777777" w:rsidR="00FD4BC8" w:rsidRDefault="00FD4BC8" w:rsidP="009139A6">
      <w:r>
        <w:separator/>
      </w:r>
    </w:p>
  </w:endnote>
  <w:endnote w:type="continuationSeparator" w:id="0">
    <w:p w14:paraId="09D80C4D" w14:textId="77777777" w:rsidR="00FD4BC8" w:rsidRDefault="00FD4B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61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5D9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0B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83DA" w14:textId="77777777" w:rsidR="00FD4BC8" w:rsidRDefault="00FD4BC8" w:rsidP="009139A6">
      <w:r>
        <w:separator/>
      </w:r>
    </w:p>
  </w:footnote>
  <w:footnote w:type="continuationSeparator" w:id="0">
    <w:p w14:paraId="4D6AB64F" w14:textId="77777777" w:rsidR="00FD4BC8" w:rsidRDefault="00FD4B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0A3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91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26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C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7E51"/>
  <w15:chartTrackingRefBased/>
  <w15:docId w15:val="{D3D69F92-3EDC-4D41-84DB-7B0A462A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2023-01-20T19:36:00Z</dcterms:created>
  <dcterms:modified xsi:type="dcterms:W3CDTF">2023-01-20T19:36:00Z</dcterms:modified>
</cp:coreProperties>
</file>